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21B" w:rsidRDefault="0025621B" w:rsidP="00074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 о стоимости работ (услуг) оказываемых   году</w:t>
      </w:r>
    </w:p>
    <w:p w:rsidR="0025621B" w:rsidRDefault="0025621B" w:rsidP="00074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5621B" w:rsidRDefault="0025621B" w:rsidP="00745DA6"/>
    <w:tbl>
      <w:tblPr>
        <w:tblW w:w="11405" w:type="dxa"/>
        <w:tblInd w:w="-106" w:type="dxa"/>
        <w:tblLayout w:type="fixed"/>
        <w:tblLook w:val="0000"/>
      </w:tblPr>
      <w:tblGrid>
        <w:gridCol w:w="699"/>
        <w:gridCol w:w="6331"/>
        <w:gridCol w:w="1908"/>
        <w:gridCol w:w="1257"/>
        <w:gridCol w:w="1210"/>
      </w:tblGrid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№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Виды работ и услуг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Период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 xml:space="preserve">Сумма </w:t>
            </w:r>
          </w:p>
          <w:p w:rsidR="0025621B" w:rsidRPr="00D779B6" w:rsidRDefault="0025621B" w:rsidP="00E15B82">
            <w:pPr>
              <w:rPr>
                <w:b/>
                <w:bCs/>
              </w:rPr>
            </w:pPr>
            <w:r w:rsidRPr="00D779B6">
              <w:rPr>
                <w:b/>
                <w:bCs/>
              </w:rPr>
              <w:t>в год(руб)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  <w:rPr>
                <w:b/>
                <w:bCs/>
              </w:rPr>
            </w:pPr>
            <w:r w:rsidRPr="00D779B6">
              <w:rPr>
                <w:b/>
                <w:bCs/>
              </w:rPr>
              <w:t>Сумма в месяц (руб)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1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Осмотр конструктивных элементов здания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2 раза в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2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Ремонт внутридомового инженерного оборудования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По мере необходимости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3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Уборка лестничных клеток:</w:t>
            </w:r>
          </w:p>
          <w:p w:rsidR="0025621B" w:rsidRPr="00D779B6" w:rsidRDefault="0025621B" w:rsidP="00E15B82">
            <w:r w:rsidRPr="00D779B6">
              <w:t>-мытье окон</w:t>
            </w:r>
          </w:p>
          <w:p w:rsidR="0025621B" w:rsidRPr="00D779B6" w:rsidRDefault="0025621B" w:rsidP="00E15B82">
            <w:r w:rsidRPr="00D779B6">
              <w:t>-обметание пыли с потолка</w:t>
            </w:r>
          </w:p>
          <w:p w:rsidR="0025621B" w:rsidRPr="00D779B6" w:rsidRDefault="0025621B" w:rsidP="00E15B82">
            <w:r w:rsidRPr="00D779B6">
              <w:t>-влажное обметание лестничных площадок</w:t>
            </w:r>
          </w:p>
          <w:p w:rsidR="0025621B" w:rsidRPr="00D779B6" w:rsidRDefault="0025621B" w:rsidP="00E15B82">
            <w:r w:rsidRPr="00D779B6">
              <w:t>-мытье лестничных площадок</w:t>
            </w:r>
          </w:p>
          <w:p w:rsidR="0025621B" w:rsidRPr="00D779B6" w:rsidRDefault="0025621B" w:rsidP="00E15B82">
            <w:r w:rsidRPr="00D779B6">
              <w:t>Влажная протирка:</w:t>
            </w:r>
          </w:p>
          <w:p w:rsidR="0025621B" w:rsidRPr="00D779B6" w:rsidRDefault="0025621B" w:rsidP="00E15B82">
            <w:r w:rsidRPr="00D779B6">
              <w:t>- стен</w:t>
            </w:r>
          </w:p>
          <w:p w:rsidR="0025621B" w:rsidRPr="00D779B6" w:rsidRDefault="0025621B" w:rsidP="00E15B82">
            <w:r w:rsidRPr="00D779B6">
              <w:t>-дверей</w:t>
            </w:r>
          </w:p>
          <w:p w:rsidR="0025621B" w:rsidRPr="00D779B6" w:rsidRDefault="0025621B" w:rsidP="00E15B82">
            <w:r w:rsidRPr="00D779B6">
              <w:t>-перила</w:t>
            </w:r>
          </w:p>
          <w:p w:rsidR="0025621B" w:rsidRPr="00D779B6" w:rsidRDefault="0025621B" w:rsidP="00E15B82">
            <w:r w:rsidRPr="00D779B6">
              <w:t>-плафоны</w:t>
            </w:r>
          </w:p>
          <w:p w:rsidR="0025621B" w:rsidRPr="00D779B6" w:rsidRDefault="0025621B" w:rsidP="00E15B82">
            <w:r w:rsidRPr="00D779B6">
              <w:t>-шкафы для электрощитов</w:t>
            </w:r>
          </w:p>
          <w:p w:rsidR="0025621B" w:rsidRPr="00D779B6" w:rsidRDefault="0025621B" w:rsidP="00E15B82">
            <w:r w:rsidRPr="00D779B6">
              <w:t>Подметание площадки перед входом в подъезд</w:t>
            </w:r>
          </w:p>
          <w:p w:rsidR="0025621B" w:rsidRPr="00D779B6" w:rsidRDefault="0025621B" w:rsidP="00E15B82">
            <w:r w:rsidRPr="00D779B6">
              <w:t>Подметание площадок спусков в подвал</w:t>
            </w:r>
          </w:p>
          <w:p w:rsidR="0025621B" w:rsidRPr="00D779B6" w:rsidRDefault="0025621B" w:rsidP="00E15B82">
            <w:r w:rsidRPr="00D779B6">
              <w:t xml:space="preserve">Очистка площадок от снега и наледи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4 раза в месяц</w:t>
            </w:r>
          </w:p>
          <w:p w:rsidR="0025621B" w:rsidRPr="00D779B6" w:rsidRDefault="0025621B" w:rsidP="00E15B82">
            <w:r w:rsidRPr="00D779B6">
              <w:t>4 раза в месяц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1 раз в месяц</w:t>
            </w:r>
          </w:p>
          <w:p w:rsidR="0025621B" w:rsidRPr="00D779B6" w:rsidRDefault="0025621B" w:rsidP="00E15B82">
            <w:r w:rsidRPr="00D779B6">
              <w:t>8 раз в месяц</w:t>
            </w: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1 раз в месяц</w:t>
            </w:r>
          </w:p>
          <w:p w:rsidR="0025621B" w:rsidRPr="00D779B6" w:rsidRDefault="0025621B" w:rsidP="00E15B82">
            <w:r w:rsidRPr="00D779B6">
              <w:t>4 раза в месяц</w:t>
            </w:r>
          </w:p>
          <w:p w:rsidR="0025621B" w:rsidRPr="00D779B6" w:rsidRDefault="0025621B" w:rsidP="00E15B82">
            <w:r w:rsidRPr="00D779B6">
              <w:t>по мере необх.</w:t>
            </w:r>
          </w:p>
          <w:p w:rsidR="0025621B" w:rsidRPr="00D779B6" w:rsidRDefault="0025621B" w:rsidP="00E15B82">
            <w:r w:rsidRPr="00D779B6">
              <w:t>по мере необх.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4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 xml:space="preserve">Уборка земельного участка, входящего в состав общего имущества дома </w:t>
            </w:r>
          </w:p>
          <w:p w:rsidR="0025621B" w:rsidRPr="00D779B6" w:rsidRDefault="0025621B" w:rsidP="00E15B82">
            <w:r w:rsidRPr="00D779B6">
              <w:t>-уборка снега</w:t>
            </w:r>
          </w:p>
          <w:p w:rsidR="0025621B" w:rsidRPr="00D779B6" w:rsidRDefault="0025621B" w:rsidP="00E15B82">
            <w:r w:rsidRPr="00D779B6">
              <w:t>-подсыпка территории песком</w:t>
            </w:r>
          </w:p>
          <w:p w:rsidR="0025621B" w:rsidRPr="00D779B6" w:rsidRDefault="0025621B" w:rsidP="00E15B82">
            <w:r w:rsidRPr="00D779B6">
              <w:t>-подметание территории</w:t>
            </w:r>
          </w:p>
          <w:p w:rsidR="0025621B" w:rsidRPr="00D779B6" w:rsidRDefault="0025621B" w:rsidP="00E15B82">
            <w:r w:rsidRPr="00D779B6">
              <w:t>-подборка случайного мусора</w:t>
            </w:r>
          </w:p>
          <w:p w:rsidR="0025621B" w:rsidRPr="00D779B6" w:rsidRDefault="0025621B" w:rsidP="00E15B82">
            <w:r w:rsidRPr="00D779B6">
              <w:t>-очистка урн от мусора</w:t>
            </w:r>
          </w:p>
          <w:p w:rsidR="0025621B" w:rsidRPr="00D779B6" w:rsidRDefault="0025621B" w:rsidP="00E15B82">
            <w:r w:rsidRPr="00D779B6">
              <w:t>-уборка контейнерных площадок</w:t>
            </w:r>
          </w:p>
          <w:p w:rsidR="0025621B" w:rsidRPr="00D779B6" w:rsidRDefault="0025621B" w:rsidP="00E15B82">
            <w:r w:rsidRPr="00D779B6">
              <w:t>-уход за зелеными насаждениями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по мере необх.</w:t>
            </w:r>
          </w:p>
          <w:p w:rsidR="0025621B" w:rsidRPr="00D779B6" w:rsidRDefault="0025621B" w:rsidP="00E15B82">
            <w:r w:rsidRPr="00D779B6">
              <w:t>по мере необх.</w:t>
            </w:r>
          </w:p>
          <w:p w:rsidR="0025621B" w:rsidRPr="00D779B6" w:rsidRDefault="0025621B" w:rsidP="00E15B82">
            <w:r w:rsidRPr="00D779B6">
              <w:t>3 раза в неделю</w:t>
            </w:r>
          </w:p>
          <w:p w:rsidR="0025621B" w:rsidRPr="00D779B6" w:rsidRDefault="0025621B" w:rsidP="00E15B82">
            <w:r w:rsidRPr="00D779B6">
              <w:t>3 раза в неделю</w:t>
            </w:r>
          </w:p>
          <w:p w:rsidR="0025621B" w:rsidRPr="00D779B6" w:rsidRDefault="0025621B" w:rsidP="00E15B82">
            <w:r w:rsidRPr="00D779B6">
              <w:t>3 раза в неделю</w:t>
            </w:r>
          </w:p>
          <w:p w:rsidR="0025621B" w:rsidRPr="00D779B6" w:rsidRDefault="0025621B" w:rsidP="00E15B82">
            <w:r w:rsidRPr="00D779B6">
              <w:t>3 раза в неделю</w:t>
            </w:r>
          </w:p>
          <w:p w:rsidR="0025621B" w:rsidRPr="00D779B6" w:rsidRDefault="0025621B" w:rsidP="00E15B82">
            <w:r w:rsidRPr="00D779B6">
              <w:t>по мере необходимости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5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Проведение технических осмотров и мелкий ремонт :</w:t>
            </w:r>
          </w:p>
          <w:p w:rsidR="0025621B" w:rsidRPr="00D779B6" w:rsidRDefault="0025621B" w:rsidP="00E15B82">
            <w:r w:rsidRPr="00D779B6">
              <w:t>-регулировка задвижек и вентилей</w:t>
            </w:r>
          </w:p>
          <w:p w:rsidR="0025621B" w:rsidRPr="00D779B6" w:rsidRDefault="0025621B" w:rsidP="00E15B82">
            <w:r w:rsidRPr="00D779B6">
              <w:t>Холодное водоснабжение и канализация:</w:t>
            </w:r>
          </w:p>
          <w:p w:rsidR="0025621B" w:rsidRPr="00D779B6" w:rsidRDefault="0025621B" w:rsidP="00E15B82">
            <w:r w:rsidRPr="00D779B6">
              <w:t>-осмотр трубопроводов</w:t>
            </w:r>
          </w:p>
          <w:p w:rsidR="0025621B" w:rsidRPr="00D779B6" w:rsidRDefault="0025621B" w:rsidP="00E15B82">
            <w:r w:rsidRPr="00D779B6">
              <w:t>Система водоотвода с крыши</w:t>
            </w:r>
          </w:p>
          <w:p w:rsidR="0025621B" w:rsidRPr="00D779B6" w:rsidRDefault="0025621B" w:rsidP="00E15B82">
            <w:r w:rsidRPr="00D779B6">
              <w:t>-осмотр</w:t>
            </w:r>
          </w:p>
          <w:p w:rsidR="0025621B" w:rsidRPr="00D779B6" w:rsidRDefault="0025621B" w:rsidP="00E15B82">
            <w:r w:rsidRPr="00D779B6">
              <w:t>Вентиляционные каналы</w:t>
            </w:r>
          </w:p>
          <w:p w:rsidR="0025621B" w:rsidRPr="00D779B6" w:rsidRDefault="0025621B" w:rsidP="00E15B82">
            <w:r w:rsidRPr="00D779B6">
              <w:t>-осмотр</w:t>
            </w:r>
          </w:p>
          <w:p w:rsidR="0025621B" w:rsidRPr="00D779B6" w:rsidRDefault="0025621B" w:rsidP="00E15B82">
            <w:r w:rsidRPr="00D779B6">
              <w:t>-проверка наличия тяги вентканалов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1 раз в месяц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2 раза в месяц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2 раза в месяц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/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6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Техническое обслуживание электроустановок дома:</w:t>
            </w:r>
          </w:p>
          <w:p w:rsidR="0025621B" w:rsidRPr="00D779B6" w:rsidRDefault="0025621B" w:rsidP="00E15B82">
            <w:r w:rsidRPr="00D779B6">
              <w:t>Установки наружного освещения:</w:t>
            </w:r>
          </w:p>
          <w:p w:rsidR="0025621B" w:rsidRPr="00D779B6" w:rsidRDefault="0025621B" w:rsidP="00E15B82">
            <w:r w:rsidRPr="00D779B6">
              <w:t>-осмотр</w:t>
            </w:r>
          </w:p>
          <w:p w:rsidR="0025621B" w:rsidRPr="00D779B6" w:rsidRDefault="0025621B" w:rsidP="00E15B82">
            <w:r w:rsidRPr="00D779B6">
              <w:t>-замена ламп</w:t>
            </w:r>
          </w:p>
          <w:p w:rsidR="0025621B" w:rsidRPr="00D779B6" w:rsidRDefault="0025621B" w:rsidP="00E15B82">
            <w:r w:rsidRPr="00D779B6">
              <w:t>-чистка</w:t>
            </w:r>
          </w:p>
          <w:p w:rsidR="0025621B" w:rsidRPr="00D779B6" w:rsidRDefault="0025621B" w:rsidP="00E15B82">
            <w:r w:rsidRPr="00D779B6">
              <w:t>Устройства и щитки:</w:t>
            </w:r>
          </w:p>
          <w:p w:rsidR="0025621B" w:rsidRPr="00D779B6" w:rsidRDefault="0025621B" w:rsidP="00E15B82">
            <w:r w:rsidRPr="00D779B6">
              <w:t>-техобслуживание</w:t>
            </w:r>
          </w:p>
          <w:p w:rsidR="0025621B" w:rsidRPr="00D779B6" w:rsidRDefault="0025621B" w:rsidP="00E15B82">
            <w:r w:rsidRPr="00D779B6">
              <w:t>-замена автоматов, проводов длиной до 1 м</w:t>
            </w:r>
          </w:p>
          <w:p w:rsidR="0025621B" w:rsidRPr="00D779B6" w:rsidRDefault="0025621B" w:rsidP="00E15B82">
            <w:r w:rsidRPr="00D779B6">
              <w:t>-осмотр ВРУ</w:t>
            </w:r>
          </w:p>
          <w:p w:rsidR="0025621B" w:rsidRPr="00D779B6" w:rsidRDefault="0025621B" w:rsidP="00E15B82">
            <w:r w:rsidRPr="00D779B6">
              <w:t>без отключения</w:t>
            </w:r>
          </w:p>
          <w:p w:rsidR="0025621B" w:rsidRPr="00D779B6" w:rsidRDefault="0025621B" w:rsidP="00E15B82">
            <w:r w:rsidRPr="00D779B6">
              <w:t>-снятие показаний счётчика</w:t>
            </w:r>
          </w:p>
          <w:p w:rsidR="0025621B" w:rsidRPr="00D779B6" w:rsidRDefault="0025621B" w:rsidP="00E15B82">
            <w:r w:rsidRPr="00D779B6">
              <w:t>Осветительные установки:</w:t>
            </w:r>
          </w:p>
          <w:p w:rsidR="0025621B" w:rsidRPr="00D779B6" w:rsidRDefault="0025621B" w:rsidP="00E15B82">
            <w:r w:rsidRPr="00D779B6">
              <w:t>-техобслуживание</w:t>
            </w:r>
          </w:p>
          <w:p w:rsidR="0025621B" w:rsidRPr="00D779B6" w:rsidRDefault="0025621B" w:rsidP="00E15B82">
            <w:r w:rsidRPr="00D779B6">
              <w:t>-замена ламп и патронов</w:t>
            </w:r>
          </w:p>
          <w:p w:rsidR="0025621B" w:rsidRPr="00D779B6" w:rsidRDefault="0025621B" w:rsidP="00E15B82">
            <w:r w:rsidRPr="00D779B6">
              <w:t>Техобслуживание проводки:</w:t>
            </w:r>
          </w:p>
          <w:p w:rsidR="0025621B" w:rsidRPr="00D779B6" w:rsidRDefault="0025621B" w:rsidP="00E15B82">
            <w:r w:rsidRPr="00D779B6">
              <w:t>-открытая</w:t>
            </w:r>
          </w:p>
          <w:p w:rsidR="0025621B" w:rsidRPr="00D779B6" w:rsidRDefault="0025621B" w:rsidP="00E15B82">
            <w:r w:rsidRPr="00D779B6">
              <w:t xml:space="preserve">-скрытая в трубах </w:t>
            </w:r>
          </w:p>
          <w:p w:rsidR="0025621B" w:rsidRPr="00D779B6" w:rsidRDefault="0025621B" w:rsidP="00E15B82">
            <w:r w:rsidRPr="00D779B6">
              <w:t>-испытание эл.установок дома</w:t>
            </w:r>
          </w:p>
          <w:p w:rsidR="0025621B" w:rsidRPr="00D779B6" w:rsidRDefault="0025621B" w:rsidP="00E15B82"/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  <w:p w:rsidR="0025621B" w:rsidRPr="00D779B6" w:rsidRDefault="0025621B" w:rsidP="00E15B82"/>
          <w:p w:rsidR="0025621B" w:rsidRPr="00D779B6" w:rsidRDefault="0025621B" w:rsidP="00E15B82"/>
          <w:p w:rsidR="0025621B" w:rsidRPr="00D779B6" w:rsidRDefault="0025621B" w:rsidP="00E15B82">
            <w:r w:rsidRPr="00D779B6">
              <w:t>1 раз в неделю</w:t>
            </w:r>
          </w:p>
          <w:p w:rsidR="0025621B" w:rsidRPr="00D779B6" w:rsidRDefault="0025621B" w:rsidP="00E15B82">
            <w:r w:rsidRPr="00D779B6">
              <w:t>по потребности</w:t>
            </w: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по потребности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1 раз в месяц</w:t>
            </w:r>
          </w:p>
          <w:p w:rsidR="0025621B" w:rsidRPr="00D779B6" w:rsidRDefault="0025621B" w:rsidP="00E15B82">
            <w:r w:rsidRPr="00D779B6">
              <w:t>1 раз в месяц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1 раз в 3 мес.</w:t>
            </w:r>
          </w:p>
          <w:p w:rsidR="0025621B" w:rsidRPr="00D779B6" w:rsidRDefault="0025621B" w:rsidP="00E15B82">
            <w:r w:rsidRPr="00D779B6">
              <w:t>по потребности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1 раз в 3 мес.</w:t>
            </w: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1 раз в 3 года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7</w:t>
            </w:r>
          </w:p>
        </w:tc>
        <w:tc>
          <w:tcPr>
            <w:tcW w:w="6331" w:type="dxa"/>
            <w:tcBorders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Аварийное обслуживание</w:t>
            </w:r>
          </w:p>
        </w:tc>
        <w:tc>
          <w:tcPr>
            <w:tcW w:w="1908" w:type="dxa"/>
            <w:tcBorders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постоянно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8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Подготовка дома к сезонной эксплуатации</w:t>
            </w:r>
          </w:p>
          <w:p w:rsidR="0025621B" w:rsidRPr="00D779B6" w:rsidRDefault="0025621B" w:rsidP="00E15B82">
            <w:r w:rsidRPr="00D779B6">
              <w:t>-укрепление водосточных труб</w:t>
            </w:r>
          </w:p>
          <w:p w:rsidR="0025621B" w:rsidRPr="00D779B6" w:rsidRDefault="0025621B" w:rsidP="00E15B82">
            <w:r w:rsidRPr="00D779B6">
              <w:t>-замена разбитых стекол</w:t>
            </w:r>
          </w:p>
          <w:p w:rsidR="0025621B" w:rsidRPr="00D779B6" w:rsidRDefault="0025621B" w:rsidP="00E15B82">
            <w:r w:rsidRPr="00D779B6">
              <w:t>-утепление и прочистка дымовентиляционных каналов</w:t>
            </w:r>
          </w:p>
          <w:p w:rsidR="0025621B" w:rsidRPr="00D779B6" w:rsidRDefault="0025621B" w:rsidP="00E15B82">
            <w:r w:rsidRPr="00D779B6">
              <w:t>-ремонт и утепление входных дверей</w:t>
            </w:r>
          </w:p>
          <w:p w:rsidR="0025621B" w:rsidRPr="00D779B6" w:rsidRDefault="0025621B" w:rsidP="00E15B82">
            <w:r w:rsidRPr="00D779B6">
              <w:t>-проверка исправности слуховых окон</w:t>
            </w:r>
          </w:p>
          <w:p w:rsidR="0025621B" w:rsidRPr="00D779B6" w:rsidRDefault="0025621B" w:rsidP="00E15B82">
            <w:r w:rsidRPr="00D779B6">
              <w:t>-опрессовка отопления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  <w:p w:rsidR="0025621B" w:rsidRPr="00D779B6" w:rsidRDefault="0025621B" w:rsidP="00E15B82">
            <w:r w:rsidRPr="00D779B6">
              <w:t>2 раза в год</w:t>
            </w:r>
          </w:p>
          <w:p w:rsidR="0025621B" w:rsidRPr="00D779B6" w:rsidRDefault="0025621B" w:rsidP="00E15B82">
            <w:r w:rsidRPr="00D779B6">
              <w:t>по необходим.</w:t>
            </w:r>
          </w:p>
          <w:p w:rsidR="0025621B" w:rsidRPr="00D779B6" w:rsidRDefault="0025621B" w:rsidP="00E15B82">
            <w:r w:rsidRPr="00D779B6">
              <w:t>1 раз в год</w:t>
            </w:r>
          </w:p>
          <w:p w:rsidR="0025621B" w:rsidRPr="00D779B6" w:rsidRDefault="0025621B" w:rsidP="00E15B82"/>
          <w:p w:rsidR="0025621B" w:rsidRPr="00D779B6" w:rsidRDefault="0025621B" w:rsidP="00E15B82">
            <w:r w:rsidRPr="00D779B6">
              <w:t>1 раз в год</w:t>
            </w:r>
          </w:p>
          <w:p w:rsidR="0025621B" w:rsidRPr="00D779B6" w:rsidRDefault="0025621B" w:rsidP="00E15B82">
            <w:r w:rsidRPr="00D779B6">
              <w:t>1 раз в год</w:t>
            </w:r>
          </w:p>
          <w:p w:rsidR="0025621B" w:rsidRPr="00D779B6" w:rsidRDefault="0025621B" w:rsidP="00E15B82">
            <w:r w:rsidRPr="00D779B6">
              <w:t>1 раз в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9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Электроэнергия на освещение мест общего пользования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Ежемесячно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Оплата по счётчику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r w:rsidRPr="00D779B6">
              <w:t>По факту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10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Услуги по управлению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ежемесячно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11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Услуги расчетно-кассового центра: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постоянно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  <w:tr w:rsidR="0025621B" w:rsidRPr="00D779B6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 w:rsidRPr="00D779B6">
              <w:t>Итого: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1B" w:rsidRPr="00D779B6" w:rsidRDefault="0025621B" w:rsidP="00E15B82">
            <w:pPr>
              <w:snapToGrid w:val="0"/>
            </w:pPr>
            <w:r>
              <w:t xml:space="preserve"> </w:t>
            </w:r>
          </w:p>
        </w:tc>
      </w:tr>
    </w:tbl>
    <w:p w:rsidR="0025621B" w:rsidRDefault="0025621B" w:rsidP="00956386">
      <w:pPr>
        <w:tabs>
          <w:tab w:val="left" w:pos="8280"/>
        </w:tabs>
      </w:pPr>
      <w:r>
        <w:t xml:space="preserve">                             </w:t>
      </w:r>
      <w:r>
        <w:tab/>
      </w:r>
    </w:p>
    <w:p w:rsidR="0025621B" w:rsidRDefault="0025621B" w:rsidP="00956386">
      <w:pPr>
        <w:tabs>
          <w:tab w:val="left" w:pos="8280"/>
        </w:tabs>
      </w:pPr>
    </w:p>
    <w:p w:rsidR="0025621B" w:rsidRDefault="0025621B" w:rsidP="00956386">
      <w:pPr>
        <w:tabs>
          <w:tab w:val="left" w:pos="8280"/>
        </w:tabs>
      </w:pPr>
      <w:r>
        <w:t xml:space="preserve">                                                                                                                                                                           </w:t>
      </w:r>
    </w:p>
    <w:p w:rsidR="0025621B" w:rsidRPr="00745DA6" w:rsidRDefault="0025621B" w:rsidP="00745DA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sectPr w:rsidR="0025621B" w:rsidRPr="00745DA6" w:rsidSect="00956386">
      <w:footnotePr>
        <w:pos w:val="beneathText"/>
      </w:footnotePr>
      <w:pgSz w:w="16837" w:h="11905" w:orient="landscape"/>
      <w:pgMar w:top="1701" w:right="709" w:bottom="851" w:left="720" w:header="425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F6B"/>
    <w:rsid w:val="00074F6B"/>
    <w:rsid w:val="002409D7"/>
    <w:rsid w:val="0025621B"/>
    <w:rsid w:val="002D68EF"/>
    <w:rsid w:val="003C7D54"/>
    <w:rsid w:val="00511D1B"/>
    <w:rsid w:val="00644C07"/>
    <w:rsid w:val="00745DA6"/>
    <w:rsid w:val="007509D5"/>
    <w:rsid w:val="008710F0"/>
    <w:rsid w:val="00956386"/>
    <w:rsid w:val="009A2468"/>
    <w:rsid w:val="00B33CB1"/>
    <w:rsid w:val="00BD4EF5"/>
    <w:rsid w:val="00C92999"/>
    <w:rsid w:val="00D779B6"/>
    <w:rsid w:val="00E15B82"/>
    <w:rsid w:val="00F90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A3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5</Pages>
  <Words>417</Words>
  <Characters>2382</Characters>
  <Application>Microsoft Office Outlook</Application>
  <DocSecurity>0</DocSecurity>
  <Lines>0</Lines>
  <Paragraphs>0</Paragraphs>
  <ScaleCrop>false</ScaleCrop>
  <Company>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***</cp:lastModifiedBy>
  <cp:revision>6</cp:revision>
  <dcterms:created xsi:type="dcterms:W3CDTF">2012-02-16T08:39:00Z</dcterms:created>
  <dcterms:modified xsi:type="dcterms:W3CDTF">2012-06-26T12:02:00Z</dcterms:modified>
</cp:coreProperties>
</file>